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1b2819" w14:textId="31b2819">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47A3E">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750F1D" w:rsidR="00750F1D">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647A3E">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750F1D" w:rsidR="00750F1D">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647A3E">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750F1D" w:rsidR="00750F1D">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750F1D" w:rsidR="00750F1D">
            <w:rPr>
              <w:rStyle w:val="PozadinaSvijetloZelena"/>
            </w:rPr>
            <w:t>Zagreb</w:t>
          </w:r>
        </w:sdtContent>
      </w:sdt>
      <w:r w:rsidR="001349C2">
        <w:t xml:space="preserve"> </w:t>
      </w:r>
      <w:bookmarkStart w:name="_GoBack" w:id="0"/>
      <w:bookmarkEnd w:id="0"/>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750F1D" w:rsidR="00750F1D">
            <w:rPr>
              <w:rStyle w:val="PozadinaSvijetloZelena"/>
            </w:rPr>
            <w:t>Pp-14693/2025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750F1D" w:rsidR="00750F1D">
            <w:rPr>
              <w:rStyle w:val="PozadinaSvijetloZelena"/>
            </w:rPr>
            <w:t>Nora Grubišić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750F1D" w:rsidR="00750F1D">
            <w:rPr>
              <w:rStyle w:val="PozadinaSvijetloZelena"/>
            </w:rPr>
            <w:t>članka 6., članka 25. stavka 1., članka 13.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647A3E">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listItem w:displayText="Zakon o suzbijanju diskriminacije" w:value="Zakon o suzbijanju diskriminacije"/>
          </w:comboBox>
        </w:sdtPr>
        <w:sdtEndPr>
          <w:rPr>
            <w:rStyle w:val="PozadinaSvijetloZelena"/>
          </w:rPr>
        </w:sdtEndPr>
        <w:sdtContent>
          <w:r w:rsidRPr="00750F1D" w:rsidR="00750F1D">
            <w:rPr>
              <w:rStyle w:val="PozadinaSvijetloZelena"/>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750F1D" w:rsidR="00750F1D">
            <w:rPr>
              <w:rStyle w:val="PozadinaSvijetloZelena"/>
            </w:rPr>
            <w:t>Zrinka Grubišić Tanfara</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750F1D" w:rsidR="00750F1D">
            <w:rPr>
              <w:rStyle w:val="PozadinaSvijetloZelena"/>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750F1D" w:rsidR="00750F1D">
            <w:rPr>
              <w:rStyle w:val="PozadinaSvijetloZelena"/>
            </w:rPr>
            <w:t>09:55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750F1D" w:rsidR="00750F1D">
            <w:rPr>
              <w:rStyle w:val="PozadinaSvijetloZelena"/>
            </w:rPr>
            <w:t>Avenija Dubrovnik 8</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750F1D" w:rsidR="00750F1D">
            <w:rPr>
              <w:rStyle w:val="PozadinaSvijetloZelena"/>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750F1D" w:rsidR="00750F1D">
            <w:rPr>
              <w:rStyle w:val="PozadinaSvijetloZelena"/>
            </w:rPr>
            <w:t>320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750F1D" w:rsidR="00750F1D">
            <w:rPr>
              <w:rStyle w:val="PozadinaSvijetloZelena"/>
            </w:rPr>
            <w:t>članka 6., članka 25. stavka 1., članka 13.</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listItem w:displayText="Zakon o suzbijanju diskriminacije" w:value="Zakon o suzbijanju diskriminacije"/>
          </w:comboBox>
        </w:sdtPr>
        <w:sdtEndPr>
          <w:rPr>
            <w:rStyle w:val="PozadinaSvijetloZelena"/>
          </w:rPr>
        </w:sdtEndPr>
        <w:sdtContent>
          <w:r w:rsidRPr="00750F1D" w:rsidR="00750F1D">
            <w:rPr>
              <w:rStyle w:val="PozadinaSvijetloZelena"/>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750F1D" w:rsidR="00750F1D">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750F1D" w:rsidR="00750F1D">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750F1D" w:rsidR="00750F1D">
            <w:rPr>
              <w:rStyle w:val="PozadinaSvijetloZelena"/>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647A3E">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750F1D" w:rsidR="00750F1D">
            <w:rPr>
              <w:rStyle w:val="PozadinaSvijetloZelena"/>
            </w:rPr>
            <w:t>Marija Malenica Marić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7A3E" w:rsidP="00537B78" w:rsidRDefault="00647A3E">
      <w:r>
        <w:separator/>
      </w:r>
    </w:p>
  </w:endnote>
  <w:endnote w:type="continuationSeparator" w:id="0">
    <w:p w:rsidR="00647A3E" w:rsidP="00537B78" w:rsidRDefault="00647A3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750F1D">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7A3E" w:rsidP="00537B78" w:rsidRDefault="00647A3E">
      <w:r>
        <w:separator/>
      </w:r>
    </w:p>
  </w:footnote>
  <w:footnote w:type="continuationSeparator" w:id="0">
    <w:p w:rsidR="00647A3E" w:rsidP="00537B78" w:rsidRDefault="00647A3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750F1D" w:rsidR="00750F1D">
          <w:rPr>
            <w:rStyle w:val="PozadinaSvijetloZelena"/>
          </w:rPr>
          <w:t>47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750F1D" w:rsidR="00750F1D">
          <w:rPr>
            <w:rStyle w:val="PozadinaSvijetloZelena"/>
          </w:rPr>
          <w:t>Pp-14693/2025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3E"/>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0F1D"/>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92771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2035"/>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27713"/>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Brodarica</izvorni_sadrzaj>
    <derivirana_varijabla naziv="DomainObject.UcesnikSudskeRadnje.Adresa.Naselje_1">Brodarica</derivirana_varijabla>
  </DomainObject.UcesnikSudskeRadnje.Adresa.Naselje>
  <DomainObject.UcesnikSudskeRadnje.Adresa.PostBroj>
    <izvorni_sadrzaj>22010</izvorni_sadrzaj>
    <derivirana_varijabla naziv="DomainObject.UcesnikSudskeRadnje.Adresa.PostBroj_1">22010</derivirana_varijabla>
  </DomainObject.UcesnikSudskeRadnje.Adresa.PostBroj>
  <DomainObject.UcesnikSudskeRadnje.Adresa.UlicaIKBR>
    <izvorni_sadrzaj>Krapanjskih Spužvara 47</izvorni_sadrzaj>
    <derivirana_varijabla naziv="DomainObject.UcesnikSudskeRadnje.Adresa.UlicaIKBR_1">Krapanjskih Spužvara 47</derivirana_varijabla>
  </DomainObject.UcesnikSudskeRadnje.Adresa.UlicaIKBR>
  <DomainObject.UcesnikSudskeRadnje.Naziv>
    <izvorni_sadrzaj>Zrinka Grubišić Tanfara</izvorni_sadrzaj>
    <derivirana_varijabla naziv="DomainObject.UcesnikSudskeRadnje.Naziv_1">Zrinka Grubišić Tanfara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09:55</izvorni_sadrzaj>
    <derivirana_varijabla naziv="DomainObject.UcesnikSudskeRadnje.SudskaRadnja.PlaniraniPocetakVrijeme_1">09:55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14693</izvorni_sadrzaj>
    <derivirana_varijabla naziv="DomainObject.Predmet.Broj_1">14693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2025.</izvorni_sadrzaj>
    <derivirana_varijabla naziv="DomainObject.Predmet.DatumOsnivanja_1">24.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lipnja 1984.</izvorni_sadrzaj>
    <derivirana_varijabla naziv="DomainObject.Predmet.OkrivljenikFizickaOsoba.DatumRodjenja_1">1. lipnja 1984.</derivirana_varijabla>
  </DomainObject.Predmet.OkrivljenikFizickaOsoba.DatumRodjenja>
  <DomainObject.Predmet.OkrivljenikFizickaOsoba.DatumRodjenjaFormated>
    <izvorni_sadrzaj>1.6.1984.</izvorni_sadrzaj>
    <derivirana_varijabla naziv="DomainObject.Predmet.OkrivljenikFizickaOsoba.DatumRodjenjaFormated_1">1.6.1984.</derivirana_varijabla>
  </DomainObject.Predmet.OkrivljenikFizickaOsoba.DatumRodjenjaFormated>
  <DomainObject.Predmet.OkrivljenikFizickaOsoba.Ime>
    <izvorni_sadrzaj>Zrinka</izvorni_sadrzaj>
    <derivirana_varijabla naziv="DomainObject.Predmet.OkrivljenikFizickaOsoba.Ime_1">Zrinka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Zrinka Grubišić Tanfara</izvorni_sadrzaj>
    <derivirana_varijabla naziv="DomainObject.Predmet.OkrivljenikFizickaOsoba.Naziv_1">Zrinka Grubišić Tanfara</derivirana_varijabla>
  </DomainObject.Predmet.OkrivljenikFizickaOsoba.Naziv>
  <DomainObject.Predmet.OkrivljenikFizickaOsoba.Prezime>
    <izvorni_sadrzaj>Grubišić Tanfara</izvorni_sadrzaj>
    <derivirana_varijabla naziv="DomainObject.Predmet.OkrivljenikFizickaOsoba.Prezime_1">Grubišić Tanfara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04835856917</izvorni_sadrzaj>
    <derivirana_varijabla naziv="DomainObject.Predmet.OkrivljenikFizickaOsoba.Oib_1">04835856917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Pp-14693/2025</izvorni_sadrzaj>
    <derivirana_varijabla naziv="DomainObject.Predmet.OznakaBroj_1">Pp-14693/2025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Nora Grubišić; Željko Milašinović; Zrinka Grubišić Tanfara</izvorni_sadrzaj>
    <derivirana_varijabla naziv="DomainObject.Predmet.ProtustrankaFormated_1">  Nora Grubišić; Željko Milašinović; Zrinka Grubišić Tanfara</derivirana_varijabla>
  </DomainObject.Predmet.ProtustrankaFormated>
  <DomainObject.Predmet.ProtustrankaFormatedOIB>
    <izvorni_sadrzaj>  Nora Grubišić, OIB 83962487617; Željko Milašinović, OIB 73614513834; Zrinka Grubišić Tanfara, OIB 04835856917</izvorni_sadrzaj>
    <derivirana_varijabla naziv="DomainObject.Predmet.ProtustrankaFormatedOIB_1">  Nora Grubišić, OIB 83962487617; Željko Milašinović, OIB 73614513834; Zrinka Grubišić Tanfara, OIB 04835856917</derivirana_varijabla>
  </DomainObject.Predmet.ProtustrankaFormatedOIB>
  <DomainObject.Predmet.ProtustrankaFormatedWithAdress>
    <izvorni_sadrzaj> Nora Grubišić, Eugena Kvaternika 11, 22000 Šibenik; Željko Milašinović, Tratinska ulica 46, 10000 Zagreb; Zrinka Grubišić Tanfara, Krapanjskih Spužvara 47, 22010 Brodarica</izvorni_sadrzaj>
    <derivirana_varijabla naziv="DomainObject.Predmet.ProtustrankaFormatedWithAdress_1"> Nora Grubišić, Eugena Kvaternika 11, 22000 Šibenik; Željko Milašinović, Tratinska ulica 46, 10000 Zagreb; Zrinka Grubišić Tanfara, Krapanjskih Spužvara 47, 22010 Brodarica</derivirana_varijabla>
  </DomainObject.Predmet.ProtustrankaFormatedWithAdress>
  <DomainObject.Predmet.ProtustrankaFormatedWithAdressOIB>
    <izvorni_sadrzaj> Nora Grubišić, OIB 83962487617, Eugena Kvaternika 11, 22000 Šibenik; Željko Milašinović, OIB 73614513834, Tratinska ulica 46, 10000 Zagreb; Zrinka Grubišić Tanfara, OIB 04835856917, Krapanjskih Spužvara 47, 22010 Brodarica</izvorni_sadrzaj>
    <derivirana_varijabla naziv="DomainObject.Predmet.ProtustrankaFormatedWithAdressOIB_1"> Nora Grubišić, OIB 83962487617, Eugena Kvaternika 11, 22000 Šibenik; Željko Milašinović, OIB 73614513834, Tratinska ulica 46, 10000 Zagreb; Zrinka Grubišić Tanfara, OIB 04835856917, Krapanjskih Spužvara 47, 22010 Brodarica</derivirana_varijabla>
  </DomainObject.Predmet.ProtustrankaFormatedWithAdressOIB>
  <DomainObject.Predmet.ProtustrankaWithAdress>
    <izvorni_sadrzaj>Nora Grubišić Eugena Kvaternika 11, 22000 Šibenik, Željko Milašinović Tratinska ulica 46, 10000 Zagreb, Zrinka Grubišić Tanfara Krapanjskih Spužvara 47, 22010 Brodarica</izvorni_sadrzaj>
    <derivirana_varijabla naziv="DomainObject.Predmet.ProtustrankaWithAdress_1">Nora Grubišić Eugena Kvaternika 11, 22000 Šibenik, Željko Milašinović Tratinska ulica 46, 10000 Zagreb, Zrinka Grubišić Tanfara Krapanjskih Spužvara 47, 22010 Brodarica</derivirana_varijabla>
  </DomainObject.Predmet.ProtustrankaWithAdress>
  <DomainObject.Predmet.ProtustrankaWithAdressOIB>
    <izvorni_sadrzaj>Nora Grubišić, OIB 83962487617, Eugena Kvaternika 11, 22000 Šibenik, Željko Milašinović, OIB 73614513834, Tratinska ulica 46, 10000 Zagreb, Zrinka Grubišić Tanfara, OIB 04835856917, Krapanjskih Spužvara 47, 22010 Brodarica</izvorni_sadrzaj>
    <derivirana_varijabla naziv="DomainObject.Predmet.ProtustrankaWithAdressOIB_1">Nora Grubišić, OIB 83962487617, Eugena Kvaternika 11, 22000 Šibenik, Željko Milašinović, OIB 73614513834, Tratinska ulica 46, 10000 Zagreb, Zrinka Grubišić Tanfara, OIB 04835856917, Krapanjskih Spužvara 47, 22010 Brodarica</derivirana_varijabla>
  </DomainObject.Predmet.ProtustrankaWithAdressOIB>
  <DomainObject.Predmet.ProtustrankaNazivFormated>
    <izvorni_sadrzaj>Nora Grubišić,Željko Milašinović,Zrinka Grubišić Tanfara</izvorni_sadrzaj>
    <derivirana_varijabla naziv="DomainObject.Predmet.ProtustrankaNazivFormated_1">Nora Grubišić,Željko Milašinović,Zrinka Grubišić Tanfara</derivirana_varijabla>
    <derivirana_varijabla naziv="Padez">Nora Grubišić,Željko Milašinović,Zrinka Grubišić Tanfara</derivirana_varijabla>
  </DomainObject.Predmet.ProtustrankaNazivFormated>
  <DomainObject.Predmet.ProtustrankaNazivFormatedOIB>
    <izvorni_sadrzaj>Nora Grubišić, OIB 83962487617,Željko Milašinović, OIB 73614513834,Zrinka Grubišić Tanfara, OIB 04835856917</izvorni_sadrzaj>
    <derivirana_varijabla naziv="DomainObject.Predmet.ProtustrankaNazivFormatedOIB_1">Nora Grubišić, OIB 83962487617,Željko Milašinović, OIB 73614513834,Zrinka Grubišić Tanfara, OIB 04835856917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VII. policijska postaja Zagreb</izvorni_sadrzaj>
    <derivirana_varijabla naziv="DomainObject.Predmet.StrankaFormated_1">  VII. policijska postaja Zagreb</derivirana_varijabla>
  </DomainObject.Predmet.StrankaFormated>
  <DomainObject.Predmet.StrankaFormatedOIB>
    <izvorni_sadrzaj>  VII. policijska postaja Zagreb</izvorni_sadrzaj>
    <derivirana_varijabla naziv="DomainObject.Predmet.StrankaFormatedOIB_1">  VII. policijska postaja Zagreb</derivirana_varijabla>
  </DomainObject.Predmet.StrankaFormatedOIB>
  <DomainObject.Predmet.StrankaFormatedWithAdress>
    <izvorni_sadrzaj> VII. policijska postaja Zagreb, Nehajska ulica 7, 10000 Zagreb</izvorni_sadrzaj>
    <derivirana_varijabla naziv="DomainObject.Predmet.StrankaFormatedWithAdress_1"> VII. policijska postaja Zagreb, Nehajska ulica 7, 10000 Zagreb</derivirana_varijabla>
  </DomainObject.Predmet.StrankaFormatedWithAdress>
  <DomainObject.Predmet.StrankaFormatedWithAdressOIB>
    <izvorni_sadrzaj> VII. policijska postaja Zagreb, Nehajska ulica 7, 10000 Zagreb</izvorni_sadrzaj>
    <derivirana_varijabla naziv="DomainObject.Predmet.StrankaFormatedWithAdressOIB_1"> VII. policijska postaja Zagreb, Nehajska ulica 7, 10000 Zagreb</derivirana_varijabla>
  </DomainObject.Predmet.StrankaFormatedWithAdressOIB>
  <DomainObject.Predmet.StrankaWithAdress>
    <izvorni_sadrzaj>VII. policijska postaja Zagreb Nehajska ulica 7,10000 Zagreb</izvorni_sadrzaj>
    <derivirana_varijabla naziv="DomainObject.Predmet.StrankaWithAdress_1">VII. policijska postaja Zagreb Nehajska ulica 7,10000 Zagreb</derivirana_varijabla>
  </DomainObject.Predmet.StrankaWithAdress>
  <DomainObject.Predmet.StrankaWithAdressOIB>
    <izvorni_sadrzaj>VII. policijska postaja Zagreb, Nehajska ulica 7,10000 Zagreb</izvorni_sadrzaj>
    <derivirana_varijabla naziv="DomainObject.Predmet.StrankaWithAdressOIB_1">VII. policijska postaja Zagreb, Nehajska ulica 7,10000 Zagreb</derivirana_varijabla>
  </DomainObject.Predmet.StrankaWithAdressOIB>
  <DomainObject.Predmet.StrankaNazivFormated>
    <izvorni_sadrzaj>VII. policijska postaja Zagreb</izvorni_sadrzaj>
    <derivirana_varijabla naziv="DomainObject.Predmet.StrankaNazivFormated_1">VII. policijska postaja Zagreb</derivirana_varijabla>
    <derivirana_varijabla naziv="Padez">VII. policijska postaja Zagreb</derivirana_varijabla>
  </DomainObject.Predmet.StrankaNazivFormated>
  <DomainObject.Predmet.StrankaNazivFormatedOIB>
    <izvorni_sadrzaj>VII. policijska postaja Zagreb</izvorni_sadrzaj>
    <derivirana_varijabla naziv="DomainObject.Predmet.StrankaNazivFormatedOIB_1">VII.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Marija Halozar</izvorni_sadrzaj>
    <derivirana_varijabla naziv="DomainObject.Predmet.Zapisnicar_1">Marija Halozar</derivirana_varijabla>
    <derivirana_varijabla naziv="Padez">Marija Halozar</derivirana_varijabla>
  </DomainObject.Predmet.Zapisnicar>
  <DomainObject.Predmet.StrankaListFormated>
    <izvorni_sadrzaj>
      <item>VII. policijska postaja Zagreb</item>
    </izvorni_sadrzaj>
    <derivirana_varijabla naziv="DomainObject.Predmet.StrankaListFormated_1">
      <item>VII. policijska postaja Zagreb</item>
    </derivirana_varijabla>
  </DomainObject.Predmet.StrankaListFormated>
  <DomainObject.Predmet.StrankaListFormatedOIB>
    <izvorni_sadrzaj>
      <item>VII. policijska postaja Zagreb</item>
    </izvorni_sadrzaj>
    <derivirana_varijabla naziv="DomainObject.Predmet.StrankaListFormatedOIB_1">
      <item>VII. policijska postaja Zagreb</item>
    </derivirana_varijabla>
  </DomainObject.Predmet.StrankaListFormatedOIB>
  <DomainObject.Predmet.StrankaListFormatedWithAdress>
    <izvorni_sadrzaj>
      <item>VII. policijska postaja Zagreb, Nehajska ulica 7, 10000 Zagreb</item>
    </izvorni_sadrzaj>
    <derivirana_varijabla naziv="DomainObject.Predmet.StrankaListFormatedWithAdress_1">
      <item>VII. policijska postaja Zagreb, Nehajska ulica 7, 10000 Zagreb</item>
    </derivirana_varijabla>
  </DomainObject.Predmet.StrankaListFormatedWithAdress>
  <DomainObject.Predmet.StrankaListFormatedWithAdressOIB>
    <izvorni_sadrzaj>
      <item>VII. policijska postaja Zagreb, Nehajska ulica 7, 10000 Zagreb</item>
    </izvorni_sadrzaj>
    <derivirana_varijabla naziv="DomainObject.Predmet.StrankaListFormatedWithAdressOIB_1">
      <item>VII. policijska postaja Zagreb, Nehajska ulica 7, 10000 Zagreb</item>
    </derivirana_varijabla>
  </DomainObject.Predmet.StrankaListFormatedWithAdressOIB>
  <DomainObject.Predmet.StrankaListNazivFormated>
    <izvorni_sadrzaj>
      <item>VII. policijska postaja Zagreb</item>
    </izvorni_sadrzaj>
    <derivirana_varijabla naziv="DomainObject.Predmet.StrankaListNazivFormated_1">
      <item>VII. policijska postaja Zagreb</item>
    </derivirana_varijabla>
  </DomainObject.Predmet.StrankaListNazivFormated>
  <DomainObject.Predmet.StrankaListNazivFormatedOIB>
    <izvorni_sadrzaj>
      <item>VII. policijska postaja Zagreb</item>
    </izvorni_sadrzaj>
    <derivirana_varijabla naziv="DomainObject.Predmet.StrankaListNazivFormatedOIB_1">
      <item>VII. policijska postaja Zagreb</item>
    </derivirana_varijabla>
  </DomainObject.Predmet.StrankaListNazivFormatedOIB>
  <DomainObject.Predmet.ProtuStrankaListFormated>
    <izvorni_sadrzaj>
      <item>Nora Grubišić</item>
      <item>Željko Milašinović</item>
      <item>Zrinka Grubišić Tanfara</item>
    </izvorni_sadrzaj>
    <derivirana_varijabla naziv="DomainObject.Predmet.ProtuStrankaListFormated_1">
      <item>Nora Grubišić</item>
      <item>Željko Milašinović</item>
      <item>Zrinka Grubišić Tanfara</item>
    </derivirana_varijabla>
  </DomainObject.Predmet.ProtuStrankaListFormated>
  <DomainObject.Predmet.ProtuStrankaListFormatedOIB>
    <izvorni_sadrzaj>
      <item>Nora Grubišić, OIB 83962487617</item>
      <item>Željko Milašinović, OIB 73614513834</item>
      <item>Zrinka Grubišić Tanfara, OIB 04835856917</item>
    </izvorni_sadrzaj>
    <derivirana_varijabla naziv="DomainObject.Predmet.ProtuStrankaListFormatedOIB_1">
      <item>Nora Grubišić, OIB 83962487617</item>
      <item>Željko Milašinović, OIB 73614513834</item>
      <item>Zrinka Grubišić Tanfara, OIB 04835856917</item>
    </derivirana_varijabla>
  </DomainObject.Predmet.ProtuStrankaListFormatedOIB>
  <DomainObject.Predmet.ProtuStrankaListFormatedWithAdress>
    <izvorni_sadrzaj>
      <item>Nora Grubišić, Eugena Kvaternika 11, 22000 Šibenik</item>
      <item>Željko Milašinović, Tratinska ulica 46, 10000 Zagreb</item>
      <item>Zrinka Grubišić Tanfara, Krapanjskih Spužvara 47, 22010 Brodarica</item>
    </izvorni_sadrzaj>
    <derivirana_varijabla naziv="DomainObject.Predmet.ProtuStrankaListFormatedWithAdress_1">
      <item>Nora Grubišić, Eugena Kvaternika 11, 22000 Šibenik</item>
      <item>Željko Milašinović, Tratinska ulica 46, 10000 Zagreb</item>
      <item>Zrinka Grubišić Tanfara, Krapanjskih Spužvara 47, 22010 Brodarica</item>
    </derivirana_varijabla>
  </DomainObject.Predmet.ProtuStrankaListFormatedWithAdress>
  <DomainObject.Predmet.ProtuStrankaListFormatedWithAdressOIB>
    <izvorni_sadrzaj>
      <item>Nora Grubišić, OIB 83962487617, Eugena Kvaternika 11, 22000 Šibenik</item>
      <item>Željko Milašinović, OIB 73614513834, Tratinska ulica 46, 10000 Zagreb</item>
      <item>Zrinka Grubišić Tanfara, OIB 04835856917, Krapanjskih Spužvara 47, 22010 Brodarica</item>
    </izvorni_sadrzaj>
    <derivirana_varijabla naziv="DomainObject.Predmet.ProtuStrankaListFormatedWithAdressOIB_1">
      <item>Nora Grubišić, OIB 83962487617, Eugena Kvaternika 11, 22000 Šibenik</item>
      <item>Željko Milašinović, OIB 73614513834, Tratinska ulica 46, 10000 Zagreb</item>
      <item>Zrinka Grubišić Tanfara, OIB 04835856917, Krapanjskih Spužvara 47, 22010 Brodarica</item>
    </derivirana_varijabla>
  </DomainObject.Predmet.ProtuStrankaListFormatedWithAdressOIB>
  <DomainObject.Predmet.ProtuStrankaListNazivFormated>
    <izvorni_sadrzaj>
      <item>Nora Grubišić</item>
      <item>Željko Milašinović</item>
      <item>Zrinka Grubišić Tanfara</item>
    </izvorni_sadrzaj>
    <derivirana_varijabla naziv="DomainObject.Predmet.ProtuStrankaListNazivFormated_1">
      <item>Nora Grubišić</item>
      <item>Željko Milašinović</item>
      <item>Zrinka Grubišić Tanfara</item>
    </derivirana_varijabla>
  </DomainObject.Predmet.ProtuStrankaListNazivFormated>
  <DomainObject.Predmet.ProtuStrankaListNazivFormatedOIB>
    <izvorni_sadrzaj>
      <item>Nora Grubišić, OIB 83962487617</item>
      <item>Željko Milašinović, OIB 73614513834</item>
      <item>Zrinka Grubišić Tanfara, OIB 04835856917</item>
    </izvorni_sadrzaj>
    <derivirana_varijabla naziv="DomainObject.Predmet.ProtuStrankaListNazivFormatedOIB_1">
      <item>Nora Grubišić, OIB 83962487617</item>
      <item>Željko Milašinović, OIB 73614513834</item>
      <item>Zrinka Grubišić Tanfara, OIB 04835856917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6, 25, 13</izvorni_sadrzaj>
    <derivirana_varijabla naziv="DomainObject.Predmet.ClanakZakona_1">6, 25, 13</derivirana_varijabla>
  </DomainObject.Predmet.ClanakZakona>
  <DomainObject.Predmet.ClanakZakonaFull>
    <izvorni_sadrzaj>članka 6., članka 25. stavka 1., članka 13.</izvorni_sadrzaj>
    <derivirana_varijabla naziv="DomainObject.Predmet.ClanakZakonaFull_1">članka 6., članka 25. stavka 1., članka 13.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VII. policijska postaja Zagreb</izvorni_sadrzaj>
    <derivirana_varijabla naziv="DomainObject.Predmet.StrankaIDrugi_1">VII. policijska postaja Zagreb</derivirana_varijabla>
  </DomainObject.Predmet.StrankaIDrugi>
  <DomainObject.Predmet.ProtustrankaIDrugi>
    <izvorni_sadrzaj>Nora Grubišić i dr.</izvorni_sadrzaj>
    <derivirana_varijabla naziv="DomainObject.Predmet.ProtustrankaIDrugi_1">Nora Grubišić i dr.</derivirana_varijabla>
  </DomainObject.Predmet.ProtustrankaIDrugi>
  <DomainObject.Predmet.StrankaIDrugiAdressOIB>
    <izvorni_sadrzaj>VII. policijska postaja Zagreb, Nehajska ulica 7, 10000 Zagreb</izvorni_sadrzaj>
    <derivirana_varijabla naziv="DomainObject.Predmet.StrankaIDrugiAdressOIB_1">VII. policijska postaja Zagreb, Nehajska ulica 7, 10000 Zagreb</derivirana_varijabla>
  </DomainObject.Predmet.StrankaIDrugiAdressOIB>
  <DomainObject.Predmet.ProtustrankaIDrugiAdressOIB>
    <izvorni_sadrzaj>Nora Grubišić, OIB 83962487617, Eugena Kvaternika 11, 22000 Šibenik i dr.</izvorni_sadrzaj>
    <derivirana_varijabla naziv="DomainObject.Predmet.ProtustrankaIDrugiAdressOIB_1">Nora Grubišić, OIB 83962487617, Eugena Kvaternika 11, 22000 Šibenik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Nora Grubišić</item>
      <item>VII. policijska postaja Zagreb</item>
      <item>Željko Milašinović</item>
      <item>Zrinka Grubišić Tanfara</item>
    </izvorni_sadrzaj>
    <derivirana_varijabla naziv="DomainObject.Predmet.SudioniciListNaziv_1">
      <item>Nora Grubišić</item>
      <item>VII. policijska postaja Zagreb</item>
      <item>Željko Milašinović</item>
      <item>Zrinka Grubišić Tanfara</item>
    </derivirana_varijabla>
    <derivirana_varijabla naziv="OstaliSudionici">
      <item>Nora Grubišić</item>
      <item>VII. policijska postaja Zagreb</item>
      <item>Željko Milašinović</item>
      <item>Zrinka Grubišić Tanfara</item>
    </derivirana_varijabla>
  </DomainObject.Predmet.SudioniciListNaziv>
  <DomainObject.Predmet.SudioniciListAdressOIB>
    <izvorni_sadrzaj>
      <item>Nora Grubišić, OIB 83962487617, Eugena Kvaternika 11,22000 Šibenik</item>
      <item>VII. policijska postaja Zagreb, Nehajska ulica 7,10000 Zagreb</item>
      <item>Željko Milašinović, OIB 73614513834, Tratinska ulica 46,10000 Zagreb</item>
      <item>Zrinka Grubišić Tanfara, OIB 04835856917, Krapanjskih Spužvara 47,22010 Brodarica</item>
    </izvorni_sadrzaj>
    <derivirana_varijabla naziv="DomainObject.Predmet.SudioniciListAdressOIB_1">
      <item>Nora Grubišić, OIB 83962487617, Eugena Kvaternika 11,22000 Šibenik</item>
      <item>VII. policijska postaja Zagreb, Nehajska ulica 7,10000 Zagreb</item>
      <item>Željko Milašinović, OIB 73614513834, Tratinska ulica 46,10000 Zagreb</item>
      <item>Zrinka Grubišić Tanfara, OIB 04835856917, Krapanjskih Spužvara 47,22010 Brodarica</item>
    </derivirana_varijabla>
  </DomainObject.Predmet.SudioniciListAdressOIB>
  <DomainObject.UcesnikSudskeRadnje.NazivFormated>
    <izvorni_sadrzaj>Zrinka Grubišić Tanfara, OIB 04835856917, Krapanjskih Spužvara 47,22010 Brodarica</izvorni_sadrzaj>
    <derivirana_varijabla naziv="DomainObject.UcesnikSudskeRadnje.NazivFormated_1">Zrinka Grubišić Tanfara, OIB 04835856917, Krapanjskih Spužvara 47,22010 Brodarica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83962487617</item>
      <item>, OIB null</item>
      <item>, OIB 73614513834</item>
      <item>, OIB 04835856917</item>
    </izvorni_sadrzaj>
    <derivirana_varijabla naziv="DomainObject.Predmet.SudioniciListNazivOIB_1">
      <item>, OIB 83962487617</item>
      <item>, OIB null</item>
      <item>, OIB 73614513834</item>
      <item>, OIB 04835856917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VII. policijska postaja Zagreb, Nehajska ulica 7, 10000 Zagreb
2. Okrivljenik Zrinka Grubišić Tanfara, OIB 04835856917, Krapanjskih Spužvara 47, 22010 Brodarica</izvorni_sadrzaj>
    <derivirana_varijabla naziv="DomainObject.UcesnikSudskeRadnje.SudskaRadnja.UcesniciObavijest_1">1. Tužitelj VII. policijska postaja Zagreb, Nehajska ulica 7, 10000 Zagreb
2. Okrivljenik Zrinka Grubišić Tanfara, OIB 04835856917, Krapanjskih Spužvara 47, 22010 Brodarica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listopada 2025.</izvorni_sadrzaj>
    <derivirana_varijabla naziv="DomainObject.Predmet.DatumPocetkaProcesa_1">24.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tem>Zakon o suzbijanju diskriminacije</item>
    </izvorni_sadrzaj>
    <derivirana_varijabla naziv="DomainObject.ZakonPravilnikList_1">
      <item>Zakon o prekršajima protiv javnog reda i mira</item>
      <item>Zakon o suzbijanju diskriminacije</item>
    </derivirana_varijabla>
    <derivirana_varijabla naziv="zakon">
      <item>Zakon o prekršajima protiv javnog reda i mira</item>
      <item>Zakon o suzbijanju diskriminacije</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Nora Grubišić, Eugena Kvaternika 11, 22000 Šibenik, OIB: 83962487617, rođen-a 27.07.2004., mjesto rođenja Šibenik (Šibenik)</item>
      <item>Željko Milašinović, Tratinska ulica 46, 10000 Zagreb, OIB: 73614513834, rođen-a 13.09.1998., mjesto rođenja Požega (Požega)</item>
      <item>Zrinka Grubišić Tanfara, Krapanjskih Spužvara 47, 22010 Brodarica, OIB: 04835856917, rođen-a 01.06.1984., mjesto rođenja Šibenik (Šibenik)</item>
    </izvorni_sadrzaj>
    <derivirana_varijabla naziv="DomainObject.Predmet.OkrivljenikAdresaMjestoRodjenjaList_1">
      <item>Nora Grubišić, Eugena Kvaternika 11, 22000 Šibenik, OIB: 83962487617, rođen-a 27.07.2004., mjesto rođenja Šibenik (Šibenik)</item>
      <item>Željko Milašinović, Tratinska ulica 46, 10000 Zagreb, OIB: 73614513834, rođen-a 13.09.1998., mjesto rođenja Požega (Požega)</item>
      <item>Zrinka Grubišić Tanfara, Krapanjskih Spužvara 47, 22010 Brodarica, OIB: 04835856917, rođen-a 01.06.1984.,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1DB367-CB16-47E7-897C-259DD69F02D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350</properties:Words>
  <properties:Characters>2003</properties:Characters>
  <properties:Lines>50</properties:Lines>
  <properties:Paragraphs>27</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2026-05-25T07:14:00Z</cp:lastPrinted>
  <dcterms:modified xmlns:xsi="http://www.w3.org/2001/XMLSchema-instance" xsi:type="dcterms:W3CDTF">2026-05-25T07:14:00Z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Zrinka Grubišić Tanfara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